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</w:t>
      </w:r>
      <w:r w:rsidR="00A766F4">
        <w:rPr>
          <w:rFonts w:ascii="Arial" w:hAnsi="Arial" w:hint="eastAsia"/>
          <w:b/>
          <w:noProof/>
          <w:sz w:val="24"/>
          <w:lang w:eastAsia="zh-CN"/>
        </w:rPr>
        <w:t>1469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</w:t>
      </w:r>
      <w:bookmarkStart w:id="0" w:name="_GoBack"/>
      <w:bookmarkEnd w:id="0"/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 xml:space="preserve">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31D8F" w:rsidRPr="00631D8F">
        <w:rPr>
          <w:rFonts w:ascii="Arial" w:hAnsi="Arial" w:cs="Arial"/>
          <w:b/>
          <w:bCs/>
          <w:sz w:val="24"/>
        </w:rPr>
        <w:t xml:space="preserve">IMT-2020 </w:t>
      </w:r>
      <w:r w:rsidR="00EE5B51">
        <w:rPr>
          <w:rFonts w:ascii="Arial" w:hAnsi="Arial" w:cs="Arial" w:hint="eastAsia"/>
          <w:b/>
          <w:bCs/>
          <w:sz w:val="24"/>
          <w:lang w:eastAsia="zh-CN"/>
        </w:rPr>
        <w:t>c</w:t>
      </w:r>
      <w:r w:rsidR="00EE5B51" w:rsidRPr="00EE5B51">
        <w:rPr>
          <w:rFonts w:ascii="Arial" w:hAnsi="Arial" w:cs="Arial"/>
          <w:b/>
          <w:bCs/>
          <w:sz w:val="24"/>
        </w:rPr>
        <w:t>haracteristics</w:t>
      </w:r>
      <w:r w:rsidR="00EE5B51">
        <w:rPr>
          <w:rFonts w:ascii="Arial" w:hAnsi="Arial" w:cs="Arial"/>
          <w:b/>
          <w:bCs/>
          <w:sz w:val="24"/>
        </w:rPr>
        <w:t xml:space="preserve"> </w:t>
      </w:r>
      <w:r w:rsidR="00631D8F" w:rsidRPr="00631D8F">
        <w:rPr>
          <w:rFonts w:ascii="Arial" w:hAnsi="Arial" w:cs="Arial"/>
          <w:b/>
          <w:bCs/>
          <w:sz w:val="24"/>
        </w:rPr>
        <w:t xml:space="preserve">template towards final </w:t>
      </w:r>
      <w:r w:rsidR="00285BB8">
        <w:rPr>
          <w:rFonts w:ascii="Arial" w:hAnsi="Arial" w:cs="Arial"/>
          <w:b/>
          <w:bCs/>
          <w:sz w:val="24"/>
        </w:rPr>
        <w:t xml:space="preserve">submission </w:t>
      </w:r>
      <w:r w:rsidR="00631D8F" w:rsidRPr="00631D8F">
        <w:rPr>
          <w:rFonts w:ascii="Arial" w:hAnsi="Arial" w:cs="Arial"/>
          <w:b/>
          <w:bCs/>
          <w:sz w:val="24"/>
        </w:rPr>
        <w:t xml:space="preserve">to ITU-R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ED157D">
        <w:rPr>
          <w:lang w:eastAsia="zh-CN"/>
        </w:rPr>
        <w:t>final</w:t>
      </w:r>
      <w:r w:rsidR="00ED157D">
        <w:rPr>
          <w:rFonts w:hint="eastAsia"/>
          <w:lang w:eastAsia="zh-CN"/>
        </w:rPr>
        <w:t xml:space="preserve"> </w:t>
      </w:r>
      <w:r w:rsidR="00EE5B51">
        <w:rPr>
          <w:lang w:eastAsia="zh-CN"/>
        </w:rPr>
        <w:t>c</w:t>
      </w:r>
      <w:r w:rsidR="00EE5B51" w:rsidRPr="00EE5B51">
        <w:rPr>
          <w:lang w:eastAsia="zh-CN"/>
        </w:rPr>
        <w:t>haracteristics</w:t>
      </w:r>
      <w:r w:rsidR="00EE5B51">
        <w:rPr>
          <w:lang w:eastAsia="zh-CN"/>
        </w:rPr>
        <w:t xml:space="preserve"> </w:t>
      </w:r>
      <w:r w:rsidR="00395468">
        <w:rPr>
          <w:rFonts w:hint="eastAsia"/>
          <w:lang w:eastAsia="zh-CN"/>
        </w:rPr>
        <w:t xml:space="preserve">templates for </w:t>
      </w:r>
      <w:r w:rsidR="002363C4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EE5B51">
        <w:rPr>
          <w:lang w:eastAsia="zh-CN"/>
        </w:rPr>
        <w:t>c</w:t>
      </w:r>
      <w:r w:rsidR="00EE5B51" w:rsidRPr="00EE5B51">
        <w:rPr>
          <w:lang w:eastAsia="zh-CN"/>
        </w:rPr>
        <w:t>haracteristics</w:t>
      </w:r>
      <w:r w:rsidR="00EE5B51">
        <w:rPr>
          <w:lang w:eastAsia="zh-CN"/>
        </w:rPr>
        <w:t xml:space="preserve"> </w:t>
      </w:r>
      <w:r w:rsidR="00395468">
        <w:rPr>
          <w:rFonts w:hint="eastAsia"/>
          <w:lang w:val="en-US" w:eastAsia="zh-CN"/>
        </w:rPr>
        <w:t>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5C2843">
        <w:rPr>
          <w:rFonts w:hint="eastAsia"/>
          <w:lang w:eastAsia="zh-CN"/>
        </w:rPr>
        <w:t xml:space="preserve">final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968" w:rsidRDefault="00D95968">
      <w:pPr>
        <w:spacing w:after="0"/>
      </w:pPr>
      <w:r>
        <w:separator/>
      </w:r>
    </w:p>
  </w:endnote>
  <w:endnote w:type="continuationSeparator" w:id="0">
    <w:p w:rsidR="00D95968" w:rsidRDefault="00D959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968" w:rsidRDefault="00D95968">
      <w:pPr>
        <w:spacing w:after="0"/>
      </w:pPr>
      <w:r>
        <w:separator/>
      </w:r>
    </w:p>
  </w:footnote>
  <w:footnote w:type="continuationSeparator" w:id="0">
    <w:p w:rsidR="00D95968" w:rsidRDefault="00D959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7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1572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2BE7"/>
    <w:rsid w:val="002275B2"/>
    <w:rsid w:val="002346B1"/>
    <w:rsid w:val="002363C4"/>
    <w:rsid w:val="00243BB4"/>
    <w:rsid w:val="00271320"/>
    <w:rsid w:val="00275EAB"/>
    <w:rsid w:val="00281F51"/>
    <w:rsid w:val="002838DD"/>
    <w:rsid w:val="00285BB8"/>
    <w:rsid w:val="0029120F"/>
    <w:rsid w:val="00291544"/>
    <w:rsid w:val="002B0AA8"/>
    <w:rsid w:val="002C3B2C"/>
    <w:rsid w:val="002C66E8"/>
    <w:rsid w:val="002C7234"/>
    <w:rsid w:val="002D0D91"/>
    <w:rsid w:val="002D0FB3"/>
    <w:rsid w:val="002E226C"/>
    <w:rsid w:val="002E2EF7"/>
    <w:rsid w:val="002E79D7"/>
    <w:rsid w:val="002F4042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1D8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766F4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833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94EAD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95968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3FD8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E5B51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D60B2-663C-470D-840B-915C3B94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Yujian (Jason)</cp:lastModifiedBy>
  <cp:revision>9</cp:revision>
  <cp:lastPrinted>1900-01-01T08:00:00Z</cp:lastPrinted>
  <dcterms:created xsi:type="dcterms:W3CDTF">2019-05-27T16:39:00Z</dcterms:created>
  <dcterms:modified xsi:type="dcterms:W3CDTF">2019-06-03T01:31:00Z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(3)Zzc9H1Qjc5Y1R2XztQufClojcdgFqwGitQ0iIkdFxquW4PG+tQezM7N8ZOddpSPMjz1e45X/
u9XOE6Q2yfp6dbvsZZmJbhvfjoh/910GPk+4/ZjsYFxzBCxOqygyasFCORyKYmP7GSuodM2z
ukIQt+RBIReYGsv8Rw1VLedQngw+gy+LpyZcm1pY3LJE+MRHj1STbJU5CRvpaFUNPcWQprq8
NgTbNOfBNjw5U1b5jt</vt:lpwstr>
  </property>
  <property fmtid="{D5CDD505-2E9C-101B-9397-08002B2CF9AE}" pid="3" name="_2015_ms_pID_7253431">
    <vt:lpwstr>DvwG7FG8GyWtKg1yY1oK5Hti+GtLn4bXzX/yC2o/R5zjYcbowYM2Ll
fbmaw3s9/40EuMQ3hEVS0vxKciXywMz18XGpobZ0uil/Ue36lky16a7TkylwYiDf/6wc3ogO
kboEP/bnKouO89tzdiJKlWDTlw+vzdn2jjcBYr+Y/go8u6nM2HhDRlFftTpVZxxWQenyd7yt
K7XhjwdbkqCNznMhyAiIsekyTKNVjMIWb8A0</vt:lpwstr>
  </property>
  <property fmtid="{D5CDD505-2E9C-101B-9397-08002B2CF9AE}" pid="4" name="_2015_ms_pID_7253432">
    <vt:lpwstr>Mxkd+nqNgYQpqlbe1nSG/LM=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1559350726</vt:lpwstr>
  </property>
</Properties>
</file>